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030E40DB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3A4F41">
        <w:rPr>
          <w:rFonts w:ascii="Arial" w:hAnsi="Arial" w:cs="Arial"/>
          <w:b/>
        </w:rPr>
        <w:t>4-e</w:t>
      </w:r>
      <w:r w:rsidRPr="002C5A66">
        <w:rPr>
          <w:rFonts w:ascii="Arial" w:hAnsi="Arial" w:cs="Arial"/>
          <w:b/>
        </w:rPr>
        <w:tab/>
      </w:r>
      <w:r w:rsidR="008A1657" w:rsidRPr="008A1657">
        <w:rPr>
          <w:rFonts w:ascii="Arial" w:hAnsi="Arial" w:cs="Arial"/>
          <w:b/>
        </w:rPr>
        <w:t>S6-23</w:t>
      </w:r>
      <w:r w:rsidR="006A38E3">
        <w:rPr>
          <w:rFonts w:ascii="Arial" w:hAnsi="Arial" w:cs="Arial"/>
          <w:b/>
        </w:rPr>
        <w:t>1604</w:t>
      </w:r>
    </w:p>
    <w:p w14:paraId="453E9AF1" w14:textId="2E8FECDB" w:rsidR="00BD4C79" w:rsidRPr="002C5A66" w:rsidRDefault="003A4F41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A4F41">
        <w:rPr>
          <w:rFonts w:ascii="Arial" w:hAnsi="Arial" w:cs="Arial"/>
          <w:b/>
        </w:rPr>
        <w:t>e-meeting, 1</w:t>
      </w:r>
      <w:r>
        <w:rPr>
          <w:rFonts w:ascii="Arial" w:hAnsi="Arial" w:cs="Arial"/>
          <w:b/>
        </w:rPr>
        <w:t>7</w:t>
      </w:r>
      <w:r w:rsidRPr="003A4F41">
        <w:rPr>
          <w:rFonts w:ascii="Arial" w:hAnsi="Arial" w:cs="Arial"/>
          <w:b/>
        </w:rPr>
        <w:t xml:space="preserve">th – </w:t>
      </w:r>
      <w:r>
        <w:rPr>
          <w:rFonts w:ascii="Arial" w:hAnsi="Arial" w:cs="Arial"/>
          <w:b/>
        </w:rPr>
        <w:t>26</w:t>
      </w:r>
      <w:r w:rsidRPr="003A4F41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April</w:t>
      </w:r>
      <w:r w:rsidRPr="003A4F41">
        <w:rPr>
          <w:rFonts w:ascii="Arial" w:hAnsi="Arial" w:cs="Arial"/>
          <w:b/>
        </w:rPr>
        <w:t xml:space="preserve"> 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6A38E3" w:rsidRPr="008A1657">
        <w:rPr>
          <w:rFonts w:ascii="Arial" w:hAnsi="Arial" w:cs="Arial"/>
          <w:b/>
        </w:rPr>
        <w:t>S6-231</w:t>
      </w:r>
      <w:r w:rsidR="006A38E3">
        <w:rPr>
          <w:rFonts w:ascii="Arial" w:hAnsi="Arial" w:cs="Arial"/>
          <w:b/>
        </w:rPr>
        <w:t xml:space="preserve">519, </w:t>
      </w:r>
      <w:r w:rsidR="00853DE4" w:rsidRPr="008A1657">
        <w:rPr>
          <w:rFonts w:ascii="Arial" w:hAnsi="Arial" w:cs="Arial"/>
          <w:b/>
        </w:rPr>
        <w:t>S6-231124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35A6E24C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3A4F41">
        <w:rPr>
          <w:rFonts w:ascii="Arial" w:hAnsi="Arial" w:cs="Arial"/>
          <w:b/>
          <w:bCs/>
        </w:rPr>
        <w:t xml:space="preserve">reply </w:t>
      </w:r>
      <w:r w:rsidR="0020511A" w:rsidRPr="002C5A66">
        <w:rPr>
          <w:rFonts w:ascii="Arial" w:hAnsi="Arial" w:cs="Arial"/>
          <w:b/>
          <w:bCs/>
        </w:rPr>
        <w:t xml:space="preserve">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54ADE2B6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3A4F41">
        <w:rPr>
          <w:rFonts w:ascii="Arial" w:hAnsi="Arial" w:cs="Arial"/>
          <w:b/>
          <w:bCs/>
          <w:sz w:val="22"/>
          <w:szCs w:val="22"/>
        </w:rPr>
        <w:t>S2-2302163</w:t>
      </w:r>
      <w:r w:rsidR="008D5DA3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57">
        <w:rPr>
          <w:rFonts w:ascii="Arial" w:hAnsi="Arial" w:cs="Arial"/>
          <w:b/>
          <w:bCs/>
          <w:sz w:val="22"/>
          <w:szCs w:val="22"/>
        </w:rPr>
        <w:t>/</w:t>
      </w:r>
      <w:r w:rsidR="008D5DA3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57" w:rsidRPr="008A1657">
        <w:rPr>
          <w:rFonts w:ascii="Arial" w:hAnsi="Arial" w:cs="Arial"/>
          <w:b/>
          <w:bCs/>
          <w:sz w:val="22"/>
          <w:szCs w:val="22"/>
        </w:rPr>
        <w:t>S6-231111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E6D0C1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3A4F41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DA920A1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sz w:val="22"/>
          <w:szCs w:val="22"/>
        </w:rPr>
        <w:t>SA2</w:t>
      </w:r>
    </w:p>
    <w:p w14:paraId="08C8D7FD" w14:textId="3F01C57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2C5A66">
        <w:rPr>
          <w:rFonts w:ascii="Arial" w:hAnsi="Arial" w:cs="Arial"/>
          <w:b/>
          <w:sz w:val="22"/>
          <w:szCs w:val="22"/>
        </w:rPr>
        <w:t>SA3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00919D6" w14:textId="77315C16" w:rsidR="00DF1E1D" w:rsidRDefault="001D1E7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C361A1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361A1">
        <w:rPr>
          <w:rFonts w:ascii="Arial" w:hAnsi="Arial" w:cs="Arial"/>
        </w:rPr>
        <w:t xml:space="preserve"> would like to thank SA</w:t>
      </w:r>
      <w:r>
        <w:rPr>
          <w:rFonts w:ascii="Arial" w:hAnsi="Arial" w:cs="Arial"/>
        </w:rPr>
        <w:t>2</w:t>
      </w:r>
      <w:r w:rsidRPr="00C361A1">
        <w:rPr>
          <w:rFonts w:ascii="Arial" w:hAnsi="Arial" w:cs="Arial"/>
        </w:rPr>
        <w:t xml:space="preserve"> for the</w:t>
      </w:r>
      <w:r>
        <w:rPr>
          <w:rFonts w:ascii="Arial" w:hAnsi="Arial" w:cs="Arial"/>
        </w:rPr>
        <w:t>ir</w:t>
      </w:r>
      <w:r w:rsidRPr="00C361A1">
        <w:rPr>
          <w:rFonts w:ascii="Arial" w:hAnsi="Arial" w:cs="Arial"/>
        </w:rPr>
        <w:t xml:space="preserve"> LS </w:t>
      </w:r>
      <w:r>
        <w:rPr>
          <w:rFonts w:ascii="Arial" w:hAnsi="Arial" w:cs="Arial"/>
        </w:rPr>
        <w:t xml:space="preserve">reply </w:t>
      </w:r>
      <w:r w:rsidRPr="00C361A1">
        <w:rPr>
          <w:rFonts w:ascii="Arial" w:hAnsi="Arial" w:cs="Arial"/>
        </w:rPr>
        <w:t>on the use of a non-network defined identifier for UE identification</w:t>
      </w:r>
      <w:r w:rsidR="00331095">
        <w:rPr>
          <w:rFonts w:ascii="Arial" w:hAnsi="Arial" w:cs="Arial"/>
        </w:rPr>
        <w:t>.</w:t>
      </w:r>
      <w:r w:rsidR="000F5F5C">
        <w:rPr>
          <w:rFonts w:ascii="Arial" w:hAnsi="Arial" w:cs="Arial"/>
        </w:rPr>
        <w:t xml:space="preserve"> Given the feedback provided, </w:t>
      </w:r>
      <w:r w:rsidR="000F5F5C" w:rsidRPr="000F5F5C">
        <w:rPr>
          <w:rFonts w:ascii="Arial" w:hAnsi="Arial" w:cs="Arial"/>
        </w:rPr>
        <w:t xml:space="preserve">SA6 will contact SA2 in a future release with answers to these questions if a need arises for a solution using </w:t>
      </w:r>
      <w:r w:rsidR="000F5F5C">
        <w:rPr>
          <w:rFonts w:ascii="Arial" w:hAnsi="Arial" w:cs="Arial"/>
        </w:rPr>
        <w:t xml:space="preserve">identifiers such as the </w:t>
      </w:r>
      <w:r w:rsidR="000F5F5C" w:rsidRPr="000F5F5C">
        <w:rPr>
          <w:rFonts w:ascii="Arial" w:hAnsi="Arial" w:cs="Arial"/>
        </w:rPr>
        <w:t>EECID</w:t>
      </w:r>
      <w:r w:rsidR="000F5F5C">
        <w:rPr>
          <w:rFonts w:ascii="Arial" w:hAnsi="Arial" w:cs="Arial"/>
        </w:rPr>
        <w:t>.</w:t>
      </w:r>
    </w:p>
    <w:p w14:paraId="2CB6907E" w14:textId="19647A85" w:rsidR="00A23C7F" w:rsidRPr="00A23C7F" w:rsidRDefault="00A23C7F" w:rsidP="00A1262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7980B608" w14:textId="0A14877B" w:rsidR="00C75B2C" w:rsidRPr="002C5A66" w:rsidRDefault="002055A0" w:rsidP="007368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None </w:t>
      </w:r>
      <w:proofErr w:type="gramStart"/>
      <w:r>
        <w:rPr>
          <w:rFonts w:ascii="Arial" w:hAnsi="Arial" w:cs="Arial"/>
        </w:rPr>
        <w:t>at this time</w:t>
      </w:r>
      <w:proofErr w:type="gramEnd"/>
      <w:r>
        <w:rPr>
          <w:rFonts w:ascii="Arial" w:hAnsi="Arial" w:cs="Arial"/>
        </w:rPr>
        <w:t>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347F9743" w14:textId="7C62CB7B" w:rsidR="00736815" w:rsidRPr="00736815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55</w:t>
      </w:r>
      <w:r w:rsidRPr="00736815">
        <w:rPr>
          <w:rFonts w:ascii="Arial" w:hAnsi="Arial" w:cs="Arial"/>
          <w:bCs/>
        </w:rPr>
        <w:tab/>
        <w:t>22</w:t>
      </w:r>
      <w:r w:rsidRPr="00B832B6">
        <w:rPr>
          <w:rFonts w:ascii="Arial" w:hAnsi="Arial" w:cs="Arial"/>
          <w:bCs/>
          <w:vertAlign w:val="superscript"/>
        </w:rPr>
        <w:t>nd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26</w:t>
      </w:r>
      <w:r w:rsidRPr="00B832B6">
        <w:rPr>
          <w:rFonts w:ascii="Arial" w:hAnsi="Arial" w:cs="Arial"/>
          <w:bCs/>
          <w:vertAlign w:val="superscript"/>
        </w:rPr>
        <w:t>th</w:t>
      </w:r>
      <w:r w:rsidRPr="00736815">
        <w:rPr>
          <w:rFonts w:ascii="Arial" w:hAnsi="Arial" w:cs="Arial"/>
          <w:bCs/>
        </w:rPr>
        <w:t xml:space="preserve"> May 2023</w:t>
      </w:r>
      <w:r w:rsidRPr="00736815">
        <w:rPr>
          <w:rFonts w:ascii="Arial" w:hAnsi="Arial" w:cs="Arial"/>
          <w:bCs/>
        </w:rPr>
        <w:tab/>
        <w:t>Berlin, Germany</w:t>
      </w:r>
    </w:p>
    <w:p w14:paraId="27BD68BB" w14:textId="0205A256" w:rsidR="00736815" w:rsidRPr="002C5A66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56</w:t>
      </w:r>
      <w:r w:rsidRPr="00736815">
        <w:rPr>
          <w:rFonts w:ascii="Arial" w:hAnsi="Arial" w:cs="Arial"/>
          <w:bCs/>
        </w:rPr>
        <w:tab/>
        <w:t>21</w:t>
      </w:r>
      <w:r w:rsidRPr="00B832B6">
        <w:rPr>
          <w:rFonts w:ascii="Arial" w:hAnsi="Arial" w:cs="Arial"/>
          <w:bCs/>
          <w:vertAlign w:val="superscript"/>
        </w:rPr>
        <w:t>st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25</w:t>
      </w:r>
      <w:r w:rsidRPr="00B832B6">
        <w:rPr>
          <w:rFonts w:ascii="Arial" w:hAnsi="Arial" w:cs="Arial"/>
          <w:bCs/>
          <w:vertAlign w:val="superscript"/>
        </w:rPr>
        <w:t>th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August 2023</w:t>
      </w:r>
      <w:r w:rsidRPr="00736815">
        <w:rPr>
          <w:rFonts w:ascii="Arial" w:hAnsi="Arial" w:cs="Arial"/>
          <w:bCs/>
        </w:rPr>
        <w:tab/>
        <w:t>Gothenburg, Sweden</w:t>
      </w:r>
    </w:p>
    <w:sectPr w:rsidR="00736815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1BD15" w14:textId="77777777" w:rsidR="00616302" w:rsidRDefault="00616302">
      <w:pPr>
        <w:spacing w:after="0"/>
      </w:pPr>
      <w:r>
        <w:separator/>
      </w:r>
    </w:p>
  </w:endnote>
  <w:endnote w:type="continuationSeparator" w:id="0">
    <w:p w14:paraId="396822EB" w14:textId="77777777" w:rsidR="00616302" w:rsidRDefault="00616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7BBB" w14:textId="77777777" w:rsidR="00616302" w:rsidRDefault="00616302">
      <w:pPr>
        <w:spacing w:after="0"/>
      </w:pPr>
      <w:r>
        <w:separator/>
      </w:r>
    </w:p>
  </w:footnote>
  <w:footnote w:type="continuationSeparator" w:id="0">
    <w:p w14:paraId="76695C14" w14:textId="77777777" w:rsidR="00616302" w:rsidRDefault="00616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67652"/>
    <w:rsid w:val="0007012F"/>
    <w:rsid w:val="0008193C"/>
    <w:rsid w:val="00083D8C"/>
    <w:rsid w:val="00095BC2"/>
    <w:rsid w:val="000A7D81"/>
    <w:rsid w:val="000B38B2"/>
    <w:rsid w:val="000C7BC3"/>
    <w:rsid w:val="000D2417"/>
    <w:rsid w:val="000D6804"/>
    <w:rsid w:val="000F5CF5"/>
    <w:rsid w:val="000F5F5C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1E74"/>
    <w:rsid w:val="001D607F"/>
    <w:rsid w:val="001D67B9"/>
    <w:rsid w:val="001F47CE"/>
    <w:rsid w:val="001F5319"/>
    <w:rsid w:val="0020511A"/>
    <w:rsid w:val="002055A0"/>
    <w:rsid w:val="002201E4"/>
    <w:rsid w:val="00232F73"/>
    <w:rsid w:val="00240452"/>
    <w:rsid w:val="002459C0"/>
    <w:rsid w:val="00264CC4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1095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4F41"/>
    <w:rsid w:val="003A7A2A"/>
    <w:rsid w:val="003B74B1"/>
    <w:rsid w:val="003D0999"/>
    <w:rsid w:val="003D4986"/>
    <w:rsid w:val="003D50A8"/>
    <w:rsid w:val="003D5E28"/>
    <w:rsid w:val="00433500"/>
    <w:rsid w:val="00433F71"/>
    <w:rsid w:val="00434DB5"/>
    <w:rsid w:val="00440D43"/>
    <w:rsid w:val="004466B6"/>
    <w:rsid w:val="004576D6"/>
    <w:rsid w:val="0046462D"/>
    <w:rsid w:val="00465293"/>
    <w:rsid w:val="00466BAE"/>
    <w:rsid w:val="0047116F"/>
    <w:rsid w:val="00472D10"/>
    <w:rsid w:val="00475C84"/>
    <w:rsid w:val="00492206"/>
    <w:rsid w:val="00495414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D04C8"/>
    <w:rsid w:val="005E2F1E"/>
    <w:rsid w:val="005E4FEA"/>
    <w:rsid w:val="005E61EB"/>
    <w:rsid w:val="005F677E"/>
    <w:rsid w:val="00611DB6"/>
    <w:rsid w:val="00616302"/>
    <w:rsid w:val="0062469D"/>
    <w:rsid w:val="0063706D"/>
    <w:rsid w:val="00653A0A"/>
    <w:rsid w:val="006632CD"/>
    <w:rsid w:val="0067241D"/>
    <w:rsid w:val="00674C4B"/>
    <w:rsid w:val="0068074D"/>
    <w:rsid w:val="0068227B"/>
    <w:rsid w:val="00687B28"/>
    <w:rsid w:val="0069138A"/>
    <w:rsid w:val="00691828"/>
    <w:rsid w:val="006A0B7E"/>
    <w:rsid w:val="006A38E3"/>
    <w:rsid w:val="006A3A35"/>
    <w:rsid w:val="006A62A1"/>
    <w:rsid w:val="006C22FF"/>
    <w:rsid w:val="006E032F"/>
    <w:rsid w:val="006E0D4F"/>
    <w:rsid w:val="006F0604"/>
    <w:rsid w:val="006F2D99"/>
    <w:rsid w:val="006F4977"/>
    <w:rsid w:val="00700092"/>
    <w:rsid w:val="00705A77"/>
    <w:rsid w:val="00707CB0"/>
    <w:rsid w:val="00726022"/>
    <w:rsid w:val="00733541"/>
    <w:rsid w:val="00736815"/>
    <w:rsid w:val="00754BD1"/>
    <w:rsid w:val="00760F9A"/>
    <w:rsid w:val="00762C9C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10CE"/>
    <w:rsid w:val="00823B5B"/>
    <w:rsid w:val="008403F9"/>
    <w:rsid w:val="0085006E"/>
    <w:rsid w:val="00853DE4"/>
    <w:rsid w:val="008548A0"/>
    <w:rsid w:val="00855948"/>
    <w:rsid w:val="00864FD5"/>
    <w:rsid w:val="00867A71"/>
    <w:rsid w:val="00870CEF"/>
    <w:rsid w:val="008779F8"/>
    <w:rsid w:val="008818BC"/>
    <w:rsid w:val="00886FBF"/>
    <w:rsid w:val="00897789"/>
    <w:rsid w:val="008A1657"/>
    <w:rsid w:val="008A3FB4"/>
    <w:rsid w:val="008A6B62"/>
    <w:rsid w:val="008B5D0F"/>
    <w:rsid w:val="008C617A"/>
    <w:rsid w:val="008D5DA3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2621"/>
    <w:rsid w:val="00A16104"/>
    <w:rsid w:val="00A165E3"/>
    <w:rsid w:val="00A17289"/>
    <w:rsid w:val="00A23733"/>
    <w:rsid w:val="00A23C7F"/>
    <w:rsid w:val="00A46CCB"/>
    <w:rsid w:val="00A71544"/>
    <w:rsid w:val="00AB138F"/>
    <w:rsid w:val="00AC04A0"/>
    <w:rsid w:val="00AC0BAC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832B6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3F6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DF1E1D"/>
    <w:rsid w:val="00E256CF"/>
    <w:rsid w:val="00E35897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571BC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CC4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4CC4"/>
    <w:rPr>
      <w:rFonts w:ascii="Consolas" w:hAnsi="Consolas" w:cs="Consolas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3</cp:revision>
  <cp:lastPrinted>2002-04-23T07:10:00Z</cp:lastPrinted>
  <dcterms:created xsi:type="dcterms:W3CDTF">2023-04-25T12:21:00Z</dcterms:created>
  <dcterms:modified xsi:type="dcterms:W3CDTF">2023-04-26T14:55:00Z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